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1504C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STONEHAM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fl.1472-9)</w:t>
      </w:r>
    </w:p>
    <w:p w14:paraId="3BA26DAB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60ED6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842027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1472-9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Hampshire.</w:t>
      </w:r>
    </w:p>
    <w:p w14:paraId="10D24E0A" w14:textId="77777777" w:rsidR="000013B5" w:rsidRDefault="000013B5" w:rsidP="000013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6F088F40" w14:textId="77777777" w:rsidR="000013B5" w:rsidRDefault="000013B5" w:rsidP="000013B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p.93)</w:t>
      </w:r>
    </w:p>
    <w:p w14:paraId="366C7E3D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33CAE4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FB79C7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267B7EF7" w14:textId="77777777" w:rsidR="000013B5" w:rsidRDefault="000013B5" w:rsidP="00001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DEE2A" w14:textId="77777777" w:rsidR="006B2F86" w:rsidRPr="00E71FC3" w:rsidRDefault="000013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78774" w14:textId="77777777" w:rsidR="000013B5" w:rsidRDefault="000013B5" w:rsidP="00E71FC3">
      <w:r>
        <w:separator/>
      </w:r>
    </w:p>
  </w:endnote>
  <w:endnote w:type="continuationSeparator" w:id="0">
    <w:p w14:paraId="02D8C4F3" w14:textId="77777777" w:rsidR="000013B5" w:rsidRDefault="000013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E97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69E9F" w14:textId="77777777" w:rsidR="000013B5" w:rsidRDefault="000013B5" w:rsidP="00E71FC3">
      <w:r>
        <w:separator/>
      </w:r>
    </w:p>
  </w:footnote>
  <w:footnote w:type="continuationSeparator" w:id="0">
    <w:p w14:paraId="09AA395E" w14:textId="77777777" w:rsidR="000013B5" w:rsidRDefault="000013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3B5"/>
    <w:rsid w:val="000013B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3D15"/>
  <w15:chartTrackingRefBased/>
  <w15:docId w15:val="{1BCB5A21-39BE-4DFF-8B48-CF805323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13B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2018-10-04T18:59:00Z</dcterms:created>
  <dcterms:modified xsi:type="dcterms:W3CDTF">2018-10-04T18:59:00Z</dcterms:modified>
</cp:coreProperties>
</file>